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0EC5A" w14:textId="77777777" w:rsidR="009E4C0E" w:rsidRDefault="009E4C0E" w:rsidP="000D17E1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715264F6" w14:textId="6966C142" w:rsidR="00007FD3" w:rsidRPr="00B53F85" w:rsidRDefault="00007FD3" w:rsidP="000D17E1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B53F85">
        <w:rPr>
          <w:rFonts w:ascii="Arial" w:hAnsi="Arial" w:cs="Arial"/>
          <w:b/>
          <w:i/>
          <w:sz w:val="22"/>
          <w:szCs w:val="22"/>
        </w:rPr>
        <w:t>An official, signed letter</w:t>
      </w:r>
      <w:r w:rsidR="00B53F85">
        <w:rPr>
          <w:rFonts w:ascii="Arial" w:hAnsi="Arial" w:cs="Arial"/>
          <w:b/>
          <w:i/>
          <w:sz w:val="22"/>
          <w:szCs w:val="22"/>
        </w:rPr>
        <w:t>head</w:t>
      </w:r>
      <w:r w:rsidRPr="00B53F85">
        <w:rPr>
          <w:rFonts w:ascii="Arial" w:hAnsi="Arial" w:cs="Arial"/>
          <w:b/>
          <w:i/>
          <w:sz w:val="22"/>
          <w:szCs w:val="22"/>
        </w:rPr>
        <w:t xml:space="preserve"> should be sen</w:t>
      </w:r>
      <w:r w:rsidR="009C64DE">
        <w:rPr>
          <w:rFonts w:ascii="Arial" w:hAnsi="Arial" w:cs="Arial"/>
          <w:b/>
          <w:i/>
          <w:sz w:val="22"/>
          <w:szCs w:val="22"/>
        </w:rPr>
        <w:t>t</w:t>
      </w:r>
      <w:r w:rsidRPr="00B53F85">
        <w:rPr>
          <w:rFonts w:ascii="Arial" w:hAnsi="Arial" w:cs="Arial"/>
          <w:b/>
          <w:i/>
          <w:sz w:val="22"/>
          <w:szCs w:val="22"/>
        </w:rPr>
        <w:t xml:space="preserve"> to National Treasury for participation</w:t>
      </w:r>
    </w:p>
    <w:p w14:paraId="00F81E64" w14:textId="77777777" w:rsidR="00007FD3" w:rsidRPr="00B53F85" w:rsidRDefault="00007FD3" w:rsidP="00007FD3">
      <w:pPr>
        <w:jc w:val="both"/>
        <w:rPr>
          <w:rFonts w:ascii="Arial" w:hAnsi="Arial" w:cs="Arial"/>
          <w:sz w:val="22"/>
          <w:szCs w:val="22"/>
        </w:rPr>
      </w:pPr>
    </w:p>
    <w:p w14:paraId="49B2A0E5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21554" wp14:editId="4A36BE77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F2D98E" w14:textId="444EF350" w:rsidR="002D3AD3" w:rsidRPr="002D3AD3" w:rsidRDefault="004529CF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="00582537">
                              <w:rPr>
                                <w:rFonts w:ascii="Arial" w:hAnsi="Arial" w:cs="Arial"/>
                              </w:rPr>
                              <w:t xml:space="preserve">State 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>Institution</w:t>
                            </w:r>
                            <w:r w:rsidR="009C64DE">
                              <w:rPr>
                                <w:rFonts w:ascii="Arial" w:hAnsi="Arial" w:cs="Arial"/>
                              </w:rPr>
                              <w:t>’s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 xml:space="preserve"> Letterhead</w:t>
                            </w:r>
                          </w:p>
                          <w:p w14:paraId="6790C6D8" w14:textId="77777777" w:rsidR="002D3AD3" w:rsidRPr="002D3AD3" w:rsidRDefault="002D3AD3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A21554" id="Rectangle 3" o:spid="_x0000_s1026" style="position:absolute;margin-left:132.45pt;margin-top:1.6pt;width:243.15pt;height:10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" fillcolor="white [3201]" strokecolor="#c00000" strokeweight="2pt">
                <v:textbox>
                  <w:txbxContent>
                    <w:p w14:paraId="08F2D98E" w14:textId="444EF350" w:rsidR="002D3AD3" w:rsidRPr="002D3AD3" w:rsidRDefault="004529CF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="00582537">
                        <w:rPr>
                          <w:rFonts w:ascii="Arial" w:hAnsi="Arial" w:cs="Arial"/>
                        </w:rPr>
                        <w:t xml:space="preserve">State 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>Institution</w:t>
                      </w:r>
                      <w:r w:rsidR="009C64DE">
                        <w:rPr>
                          <w:rFonts w:ascii="Arial" w:hAnsi="Arial" w:cs="Arial"/>
                        </w:rPr>
                        <w:t>’s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 xml:space="preserve"> Letterhead</w:t>
                      </w:r>
                    </w:p>
                    <w:p w14:paraId="6790C6D8" w14:textId="77777777" w:rsidR="002D3AD3" w:rsidRPr="002D3AD3" w:rsidRDefault="002D3AD3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14:paraId="64D33E5E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</w:p>
    <w:p w14:paraId="170C84E7" w14:textId="77777777" w:rsidR="00C02184" w:rsidRPr="00B53F85" w:rsidRDefault="00C02184">
      <w:pPr>
        <w:rPr>
          <w:rFonts w:ascii="Arial" w:hAnsi="Arial" w:cs="Arial"/>
          <w:sz w:val="22"/>
          <w:szCs w:val="22"/>
        </w:rPr>
      </w:pPr>
    </w:p>
    <w:p w14:paraId="565342D8" w14:textId="77777777" w:rsidR="00387ABD" w:rsidRPr="00B53F85" w:rsidRDefault="00387ABD">
      <w:pPr>
        <w:rPr>
          <w:rFonts w:ascii="Arial" w:hAnsi="Arial" w:cs="Arial"/>
          <w:sz w:val="22"/>
          <w:szCs w:val="22"/>
        </w:rPr>
      </w:pPr>
    </w:p>
    <w:p w14:paraId="533849C2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17289E5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20D7AF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0FEFE9D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DE87263" w14:textId="77777777" w:rsidR="009E4C0E" w:rsidRDefault="009E4C0E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7A7CB1" w14:textId="7247F755" w:rsidR="001803F6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National Treasury</w:t>
      </w:r>
    </w:p>
    <w:p w14:paraId="730E59DB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Chief Director: </w:t>
      </w:r>
      <w:r w:rsidR="00653013" w:rsidRPr="00B53F85">
        <w:rPr>
          <w:rFonts w:ascii="Arial" w:hAnsi="Arial" w:cs="Arial"/>
          <w:sz w:val="22"/>
          <w:szCs w:val="22"/>
        </w:rPr>
        <w:t>Transversal Contracting</w:t>
      </w:r>
    </w:p>
    <w:p w14:paraId="089A124F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Private Bag X115</w:t>
      </w:r>
    </w:p>
    <w:p w14:paraId="19BD1BF8" w14:textId="77777777" w:rsidR="005C7E79" w:rsidRPr="00416FE3" w:rsidRDefault="005C7E79" w:rsidP="00335959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16FE3">
        <w:rPr>
          <w:rFonts w:ascii="Arial" w:hAnsi="Arial" w:cs="Arial"/>
          <w:b/>
          <w:sz w:val="22"/>
          <w:szCs w:val="22"/>
        </w:rPr>
        <w:t>PRETORIA</w:t>
      </w:r>
    </w:p>
    <w:p w14:paraId="06E6C693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0001</w:t>
      </w:r>
    </w:p>
    <w:p w14:paraId="5E5CA1D5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2B95D92" w14:textId="4CFCB266" w:rsidR="002D3AD3" w:rsidRPr="00B53F85" w:rsidRDefault="002D3AD3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By Email:</w:t>
      </w:r>
      <w:r w:rsidR="005E66C6">
        <w:rPr>
          <w:rFonts w:ascii="Arial" w:hAnsi="Arial" w:cs="Arial"/>
          <w:sz w:val="22"/>
          <w:szCs w:val="22"/>
        </w:rPr>
        <w:tab/>
      </w:r>
      <w:hyperlink r:id="rId8" w:history="1">
        <w:r w:rsidR="00662811" w:rsidRPr="0076445F">
          <w:rPr>
            <w:rStyle w:val="Hyperlink"/>
            <w:rFonts w:ascii="Arial" w:hAnsi="Arial" w:cs="Arial"/>
            <w:sz w:val="22"/>
            <w:szCs w:val="22"/>
          </w:rPr>
          <w:t>TCcontracts2@treasury.gov.za</w:t>
        </w:r>
      </w:hyperlink>
    </w:p>
    <w:p w14:paraId="1959DCF0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77DA0B5" w14:textId="6D7AF655" w:rsidR="00A26540" w:rsidRPr="00B53F85" w:rsidRDefault="00416FE3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  <w:u w:val="single"/>
        </w:rPr>
        <w:t xml:space="preserve">For </w:t>
      </w:r>
      <w:r>
        <w:rPr>
          <w:rFonts w:ascii="Arial" w:hAnsi="Arial" w:cs="Arial"/>
          <w:sz w:val="22"/>
          <w:szCs w:val="22"/>
          <w:u w:val="single"/>
        </w:rPr>
        <w:t>attention</w:t>
      </w:r>
      <w:r w:rsidR="005C7E79" w:rsidRPr="00B53F85">
        <w:rPr>
          <w:rFonts w:ascii="Arial" w:hAnsi="Arial" w:cs="Arial"/>
          <w:sz w:val="22"/>
          <w:szCs w:val="22"/>
          <w:u w:val="single"/>
        </w:rPr>
        <w:t>: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317998">
        <w:rPr>
          <w:rFonts w:ascii="Arial" w:hAnsi="Arial" w:cs="Arial"/>
          <w:sz w:val="22"/>
          <w:szCs w:val="22"/>
        </w:rPr>
        <w:tab/>
      </w:r>
      <w:r w:rsidR="00662811">
        <w:rPr>
          <w:rFonts w:ascii="Arial" w:hAnsi="Arial" w:cs="Arial"/>
          <w:sz w:val="22"/>
          <w:szCs w:val="22"/>
        </w:rPr>
        <w:t>Unarine Sikhwari</w:t>
      </w:r>
      <w:r w:rsidR="00713350">
        <w:rPr>
          <w:rFonts w:ascii="Arial" w:hAnsi="Arial" w:cs="Arial"/>
          <w:sz w:val="22"/>
          <w:szCs w:val="22"/>
        </w:rPr>
        <w:t xml:space="preserve"> / </w:t>
      </w:r>
      <w:r w:rsidR="00DA20DA">
        <w:rPr>
          <w:rFonts w:ascii="Arial" w:hAnsi="Arial" w:cs="Arial"/>
          <w:sz w:val="22"/>
          <w:szCs w:val="22"/>
        </w:rPr>
        <w:t>Peace Gumede</w:t>
      </w:r>
    </w:p>
    <w:p w14:paraId="198AF81A" w14:textId="77777777" w:rsidR="00A26540" w:rsidRPr="00B53F85" w:rsidRDefault="00A26540" w:rsidP="00335959">
      <w:pPr>
        <w:pStyle w:val="BodyText2"/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035CC7B4" w14:textId="1AD4F596" w:rsidR="000D17E1" w:rsidRDefault="000539C6" w:rsidP="00335959">
      <w:pPr>
        <w:pStyle w:val="BodyText2"/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PARTICIPATION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D240FE">
        <w:rPr>
          <w:rFonts w:ascii="Arial" w:hAnsi="Arial" w:cs="Arial"/>
          <w:b/>
          <w:color w:val="auto"/>
          <w:sz w:val="22"/>
          <w:szCs w:val="22"/>
        </w:rPr>
        <w:t>O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N TRANSVERSAL </w:t>
      </w:r>
      <w:r w:rsidR="003D4865" w:rsidRPr="00B53F85">
        <w:rPr>
          <w:rFonts w:ascii="Arial" w:hAnsi="Arial" w:cs="Arial"/>
          <w:b/>
          <w:color w:val="auto"/>
          <w:sz w:val="22"/>
          <w:szCs w:val="22"/>
        </w:rPr>
        <w:t xml:space="preserve">TERM 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CONTRACT </w:t>
      </w:r>
      <w:r w:rsidR="00AF5FBA" w:rsidRPr="00B53F85">
        <w:rPr>
          <w:rFonts w:ascii="Arial" w:hAnsi="Arial" w:cs="Arial"/>
          <w:b/>
          <w:color w:val="auto"/>
          <w:sz w:val="22"/>
          <w:szCs w:val="22"/>
        </w:rPr>
        <w:t>RT</w:t>
      </w:r>
      <w:r w:rsidR="006D086E">
        <w:rPr>
          <w:rFonts w:ascii="Arial" w:hAnsi="Arial" w:cs="Arial"/>
          <w:b/>
          <w:color w:val="auto"/>
          <w:sz w:val="22"/>
          <w:szCs w:val="22"/>
        </w:rPr>
        <w:t>3-20</w:t>
      </w:r>
      <w:r w:rsidR="00404566">
        <w:rPr>
          <w:rFonts w:ascii="Arial" w:hAnsi="Arial" w:cs="Arial"/>
          <w:b/>
          <w:color w:val="auto"/>
          <w:sz w:val="22"/>
          <w:szCs w:val="22"/>
        </w:rPr>
        <w:t>22</w:t>
      </w:r>
      <w:r w:rsidR="00F4146C" w:rsidRPr="00B53F85">
        <w:rPr>
          <w:rFonts w:ascii="Arial" w:hAnsi="Arial" w:cs="Arial"/>
          <w:b/>
          <w:color w:val="auto"/>
          <w:sz w:val="22"/>
          <w:szCs w:val="22"/>
        </w:rPr>
        <w:t>:</w:t>
      </w:r>
      <w:r w:rsidR="006D086E" w:rsidRPr="006D086E">
        <w:t xml:space="preserve"> </w:t>
      </w:r>
      <w:r w:rsidR="006D086E" w:rsidRPr="006D086E">
        <w:rPr>
          <w:rFonts w:ascii="Arial" w:hAnsi="Arial" w:cs="Arial"/>
          <w:b/>
          <w:color w:val="auto"/>
          <w:sz w:val="22"/>
          <w:szCs w:val="22"/>
        </w:rPr>
        <w:t xml:space="preserve">SUPPLY, DELIVERY, INSTALLATION, COMMISSIONING AND MAINTENANCE OF OFFICE AUTOMATION SOLUTIONS TO THE STATE </w:t>
      </w:r>
      <w:r w:rsidR="006D086E" w:rsidRPr="00B53F85">
        <w:rPr>
          <w:rFonts w:ascii="Arial" w:hAnsi="Arial" w:cs="Arial"/>
          <w:b/>
          <w:color w:val="auto"/>
          <w:sz w:val="22"/>
          <w:szCs w:val="22"/>
        </w:rPr>
        <w:t>FOR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THE PERIOD 1 </w:t>
      </w:r>
      <w:r w:rsidR="00404566">
        <w:rPr>
          <w:rFonts w:ascii="Arial" w:hAnsi="Arial" w:cs="Arial"/>
          <w:b/>
          <w:bCs/>
          <w:color w:val="auto"/>
          <w:sz w:val="22"/>
          <w:szCs w:val="22"/>
        </w:rPr>
        <w:t>APRIL</w:t>
      </w:r>
      <w:r w:rsidR="00416FE3">
        <w:rPr>
          <w:rFonts w:ascii="Arial" w:hAnsi="Arial" w:cs="Arial"/>
          <w:b/>
          <w:bCs/>
          <w:color w:val="auto"/>
          <w:sz w:val="22"/>
          <w:szCs w:val="22"/>
        </w:rPr>
        <w:t xml:space="preserve"> 20</w:t>
      </w:r>
      <w:r w:rsidR="002D53EB">
        <w:rPr>
          <w:rFonts w:ascii="Arial" w:hAnsi="Arial" w:cs="Arial"/>
          <w:b/>
          <w:bCs/>
          <w:color w:val="auto"/>
          <w:sz w:val="22"/>
          <w:szCs w:val="22"/>
        </w:rPr>
        <w:t>22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TO 3</w:t>
      </w:r>
      <w:r w:rsidR="002D53EB">
        <w:rPr>
          <w:rFonts w:ascii="Arial" w:hAnsi="Arial" w:cs="Arial"/>
          <w:b/>
          <w:bCs/>
          <w:color w:val="auto"/>
          <w:sz w:val="22"/>
          <w:szCs w:val="22"/>
        </w:rPr>
        <w:t>1</w:t>
      </w:r>
      <w:r w:rsidR="00F4146C" w:rsidRPr="00B53F85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2D53EB">
        <w:rPr>
          <w:rFonts w:ascii="Arial" w:hAnsi="Arial" w:cs="Arial"/>
          <w:b/>
          <w:bCs/>
          <w:color w:val="auto"/>
          <w:sz w:val="22"/>
          <w:szCs w:val="22"/>
        </w:rPr>
        <w:t>MARCH</w:t>
      </w:r>
      <w:r w:rsidR="00416FE3">
        <w:rPr>
          <w:rFonts w:ascii="Arial" w:hAnsi="Arial" w:cs="Arial"/>
          <w:b/>
          <w:bCs/>
          <w:color w:val="auto"/>
          <w:sz w:val="22"/>
          <w:szCs w:val="22"/>
        </w:rPr>
        <w:t xml:space="preserve"> 202</w:t>
      </w:r>
      <w:r w:rsidR="002D53EB">
        <w:rPr>
          <w:rFonts w:ascii="Arial" w:hAnsi="Arial" w:cs="Arial"/>
          <w:b/>
          <w:bCs/>
          <w:color w:val="auto"/>
          <w:sz w:val="22"/>
          <w:szCs w:val="22"/>
        </w:rPr>
        <w:t>6</w:t>
      </w:r>
    </w:p>
    <w:p w14:paraId="1965F818" w14:textId="77777777" w:rsidR="00B53F85" w:rsidRPr="00B53F85" w:rsidRDefault="00B53F85" w:rsidP="00335959">
      <w:pPr>
        <w:pStyle w:val="BodyText2"/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77EB70EE" w14:textId="77777777" w:rsidR="002D3AD3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For and on behalf of </w:t>
      </w:r>
    </w:p>
    <w:p w14:paraId="1E584DDA" w14:textId="489ACCF6" w:rsidR="000D17E1" w:rsidRPr="00B53F85" w:rsidRDefault="00D240FE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="006955A7" w:rsidRPr="00B53F85">
        <w:rPr>
          <w:rFonts w:ascii="Arial" w:hAnsi="Arial" w:cs="Arial"/>
          <w:i/>
          <w:sz w:val="22"/>
          <w:szCs w:val="22"/>
        </w:rPr>
        <w:t xml:space="preserve"> (</w:t>
      </w:r>
      <w:r w:rsidR="008F2213">
        <w:rPr>
          <w:rFonts w:ascii="Arial" w:hAnsi="Arial" w:cs="Arial"/>
          <w:i/>
          <w:sz w:val="22"/>
          <w:szCs w:val="22"/>
        </w:rPr>
        <w:t xml:space="preserve">State </w:t>
      </w:r>
      <w:r w:rsidR="00086740" w:rsidRPr="00B53F85">
        <w:rPr>
          <w:rFonts w:ascii="Arial" w:hAnsi="Arial" w:cs="Arial"/>
          <w:i/>
          <w:sz w:val="22"/>
          <w:szCs w:val="22"/>
        </w:rPr>
        <w:t>Institution</w:t>
      </w:r>
      <w:r w:rsidR="008F2213">
        <w:rPr>
          <w:rFonts w:ascii="Arial" w:hAnsi="Arial" w:cs="Arial"/>
          <w:i/>
          <w:sz w:val="22"/>
          <w:szCs w:val="22"/>
        </w:rPr>
        <w:t>’s</w:t>
      </w:r>
      <w:r w:rsidR="00086740" w:rsidRPr="00B53F85">
        <w:rPr>
          <w:rFonts w:ascii="Arial" w:hAnsi="Arial" w:cs="Arial"/>
          <w:i/>
          <w:sz w:val="22"/>
          <w:szCs w:val="22"/>
        </w:rPr>
        <w:t xml:space="preserve"> name)</w:t>
      </w:r>
    </w:p>
    <w:p w14:paraId="3CAF738B" w14:textId="77777777" w:rsidR="002F3008" w:rsidRPr="00B53F85" w:rsidRDefault="00F71B3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3A7310" wp14:editId="7C5CEEF9">
                <wp:simplePos x="0" y="0"/>
                <wp:positionH relativeFrom="column">
                  <wp:posOffset>34290</wp:posOffset>
                </wp:positionH>
                <wp:positionV relativeFrom="paragraph">
                  <wp:posOffset>165735</wp:posOffset>
                </wp:positionV>
                <wp:extent cx="241935" cy="207010"/>
                <wp:effectExtent l="15240" t="13335" r="952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1B7C9F" id="Rectangle 5" o:spid="_x0000_s1026" style="position:absolute;margin-left:2.7pt;margin-top:13.05pt;width:19.05pt;height:16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" strokeweight="1.25pt"/>
            </w:pict>
          </mc:Fallback>
        </mc:AlternateContent>
      </w:r>
    </w:p>
    <w:p w14:paraId="31F0830C" w14:textId="7AF43ED4" w:rsidR="005C7E79" w:rsidRPr="00B53F85" w:rsidRDefault="002F3008" w:rsidP="00335959">
      <w:pPr>
        <w:spacing w:after="240" w:line="360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YES, we</w:t>
      </w:r>
      <w:r w:rsidR="006D05F6">
        <w:rPr>
          <w:rFonts w:ascii="Arial" w:hAnsi="Arial" w:cs="Arial"/>
          <w:sz w:val="22"/>
          <w:szCs w:val="22"/>
        </w:rPr>
        <w:t xml:space="preserve"> hereby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7B5BA2">
        <w:rPr>
          <w:rFonts w:ascii="Arial" w:hAnsi="Arial" w:cs="Arial"/>
          <w:sz w:val="22"/>
          <w:szCs w:val="22"/>
        </w:rPr>
        <w:t xml:space="preserve">consent to </w:t>
      </w:r>
      <w:r w:rsidR="005C7E79" w:rsidRPr="00B53F85">
        <w:rPr>
          <w:rFonts w:ascii="Arial" w:hAnsi="Arial" w:cs="Arial"/>
          <w:sz w:val="22"/>
          <w:szCs w:val="22"/>
        </w:rPr>
        <w:t xml:space="preserve">participate </w:t>
      </w:r>
      <w:r w:rsidR="004B1AA3">
        <w:rPr>
          <w:rFonts w:ascii="Arial" w:hAnsi="Arial" w:cs="Arial"/>
          <w:sz w:val="22"/>
          <w:szCs w:val="22"/>
        </w:rPr>
        <w:t>o</w:t>
      </w:r>
      <w:r w:rsidR="005C7E79" w:rsidRPr="00B53F85">
        <w:rPr>
          <w:rFonts w:ascii="Arial" w:hAnsi="Arial" w:cs="Arial"/>
          <w:sz w:val="22"/>
          <w:szCs w:val="22"/>
        </w:rPr>
        <w:t xml:space="preserve">n the </w:t>
      </w:r>
      <w:r w:rsidR="00D240FE" w:rsidRPr="00B53F85">
        <w:rPr>
          <w:rFonts w:ascii="Arial" w:hAnsi="Arial" w:cs="Arial"/>
          <w:sz w:val="22"/>
          <w:szCs w:val="22"/>
        </w:rPr>
        <w:t>above-mentioned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E854BD" w:rsidRPr="00B53F85">
        <w:rPr>
          <w:rFonts w:ascii="Arial" w:hAnsi="Arial" w:cs="Arial"/>
          <w:sz w:val="22"/>
          <w:szCs w:val="22"/>
        </w:rPr>
        <w:t>Transversal Term C</w:t>
      </w:r>
      <w:r w:rsidR="005C7E79" w:rsidRPr="00B53F85">
        <w:rPr>
          <w:rFonts w:ascii="Arial" w:hAnsi="Arial" w:cs="Arial"/>
          <w:sz w:val="22"/>
          <w:szCs w:val="22"/>
        </w:rPr>
        <w:t>ontract.</w:t>
      </w:r>
    </w:p>
    <w:p w14:paraId="72E03E3F" w14:textId="71A875DB" w:rsidR="00F4146C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The </w:t>
      </w:r>
      <w:r w:rsidR="007B5BA2">
        <w:rPr>
          <w:rFonts w:ascii="Arial" w:hAnsi="Arial" w:cs="Arial"/>
          <w:sz w:val="22"/>
          <w:szCs w:val="22"/>
        </w:rPr>
        <w:t xml:space="preserve">State </w:t>
      </w:r>
      <w:r w:rsidRPr="00B53F85">
        <w:rPr>
          <w:rFonts w:ascii="Arial" w:hAnsi="Arial" w:cs="Arial"/>
          <w:sz w:val="22"/>
          <w:szCs w:val="22"/>
        </w:rPr>
        <w:t>institution has an estimated budget of R______</w:t>
      </w:r>
      <w:r w:rsidR="0077644F" w:rsidRPr="00B53F85">
        <w:rPr>
          <w:rFonts w:ascii="Arial" w:hAnsi="Arial" w:cs="Arial"/>
          <w:sz w:val="22"/>
          <w:szCs w:val="22"/>
        </w:rPr>
        <w:t>____</w:t>
      </w:r>
      <w:r w:rsidRPr="00B53F85">
        <w:rPr>
          <w:rFonts w:ascii="Arial" w:hAnsi="Arial" w:cs="Arial"/>
          <w:sz w:val="22"/>
          <w:szCs w:val="22"/>
        </w:rPr>
        <w:t xml:space="preserve">___________ </w:t>
      </w:r>
      <w:r w:rsidR="0077644F" w:rsidRPr="00B53F85">
        <w:rPr>
          <w:rFonts w:ascii="Arial" w:hAnsi="Arial" w:cs="Arial"/>
          <w:sz w:val="22"/>
          <w:szCs w:val="22"/>
        </w:rPr>
        <w:br/>
      </w:r>
      <w:r w:rsidRPr="00B53F85">
        <w:rPr>
          <w:rFonts w:ascii="Arial" w:hAnsi="Arial" w:cs="Arial"/>
          <w:sz w:val="22"/>
          <w:szCs w:val="22"/>
        </w:rPr>
        <w:t>for the procurement of items on RT</w:t>
      </w:r>
      <w:r w:rsidR="007B5BA2">
        <w:rPr>
          <w:rFonts w:ascii="Arial" w:hAnsi="Arial" w:cs="Arial"/>
          <w:sz w:val="22"/>
          <w:szCs w:val="22"/>
        </w:rPr>
        <w:t>3</w:t>
      </w:r>
      <w:r w:rsidRPr="00B53F85">
        <w:rPr>
          <w:rFonts w:ascii="Arial" w:hAnsi="Arial" w:cs="Arial"/>
          <w:sz w:val="22"/>
          <w:szCs w:val="22"/>
        </w:rPr>
        <w:t>-20</w:t>
      </w:r>
      <w:r w:rsidR="004B1AA3">
        <w:rPr>
          <w:rFonts w:ascii="Arial" w:hAnsi="Arial" w:cs="Arial"/>
          <w:sz w:val="22"/>
          <w:szCs w:val="22"/>
        </w:rPr>
        <w:t>22</w:t>
      </w:r>
      <w:r w:rsidRPr="00B53F85">
        <w:rPr>
          <w:rFonts w:ascii="Arial" w:hAnsi="Arial" w:cs="Arial"/>
          <w:sz w:val="22"/>
          <w:szCs w:val="22"/>
        </w:rPr>
        <w:t xml:space="preserve"> for the period </w:t>
      </w:r>
      <w:r w:rsidR="00F4146C" w:rsidRPr="00B53F85">
        <w:rPr>
          <w:rFonts w:ascii="Arial" w:hAnsi="Arial" w:cs="Arial"/>
          <w:sz w:val="22"/>
          <w:szCs w:val="22"/>
        </w:rPr>
        <w:t xml:space="preserve">1 </w:t>
      </w:r>
      <w:r w:rsidR="004B1AA3">
        <w:rPr>
          <w:rFonts w:ascii="Arial" w:hAnsi="Arial" w:cs="Arial"/>
          <w:sz w:val="22"/>
          <w:szCs w:val="22"/>
        </w:rPr>
        <w:t>April</w:t>
      </w:r>
      <w:r w:rsidR="00F4146C" w:rsidRPr="00B53F85">
        <w:rPr>
          <w:rFonts w:ascii="Arial" w:hAnsi="Arial" w:cs="Arial"/>
          <w:sz w:val="22"/>
          <w:szCs w:val="22"/>
        </w:rPr>
        <w:t xml:space="preserve"> 20</w:t>
      </w:r>
      <w:r w:rsidR="004B1AA3">
        <w:rPr>
          <w:rFonts w:ascii="Arial" w:hAnsi="Arial" w:cs="Arial"/>
          <w:sz w:val="22"/>
          <w:szCs w:val="22"/>
        </w:rPr>
        <w:t>22</w:t>
      </w:r>
      <w:r w:rsidR="00F4146C" w:rsidRPr="00B53F85">
        <w:rPr>
          <w:rFonts w:ascii="Arial" w:hAnsi="Arial" w:cs="Arial"/>
          <w:sz w:val="22"/>
          <w:szCs w:val="22"/>
        </w:rPr>
        <w:t xml:space="preserve"> to 3</w:t>
      </w:r>
      <w:r w:rsidR="004B1AA3">
        <w:rPr>
          <w:rFonts w:ascii="Arial" w:hAnsi="Arial" w:cs="Arial"/>
          <w:sz w:val="22"/>
          <w:szCs w:val="22"/>
        </w:rPr>
        <w:t>1</w:t>
      </w:r>
      <w:r w:rsidR="00F4146C" w:rsidRPr="00B53F85">
        <w:rPr>
          <w:rFonts w:ascii="Arial" w:hAnsi="Arial" w:cs="Arial"/>
          <w:sz w:val="22"/>
          <w:szCs w:val="22"/>
        </w:rPr>
        <w:t xml:space="preserve"> </w:t>
      </w:r>
      <w:r w:rsidR="004B1AA3">
        <w:rPr>
          <w:rFonts w:ascii="Arial" w:hAnsi="Arial" w:cs="Arial"/>
          <w:sz w:val="22"/>
          <w:szCs w:val="22"/>
        </w:rPr>
        <w:t>March</w:t>
      </w:r>
      <w:r w:rsidR="00F4146C" w:rsidRPr="00B53F85">
        <w:rPr>
          <w:rFonts w:ascii="Arial" w:hAnsi="Arial" w:cs="Arial"/>
          <w:sz w:val="22"/>
          <w:szCs w:val="22"/>
        </w:rPr>
        <w:t xml:space="preserve"> 202</w:t>
      </w:r>
      <w:r w:rsidR="004B1AA3">
        <w:rPr>
          <w:rFonts w:ascii="Arial" w:hAnsi="Arial" w:cs="Arial"/>
          <w:sz w:val="22"/>
          <w:szCs w:val="22"/>
        </w:rPr>
        <w:t>6</w:t>
      </w:r>
      <w:r w:rsidR="00F4146C" w:rsidRPr="00B53F85">
        <w:rPr>
          <w:rFonts w:ascii="Arial" w:hAnsi="Arial" w:cs="Arial"/>
          <w:sz w:val="22"/>
          <w:szCs w:val="22"/>
        </w:rPr>
        <w:t xml:space="preserve">. </w:t>
      </w:r>
    </w:p>
    <w:p w14:paraId="1FC0DD64" w14:textId="77777777" w:rsidR="008A36C4" w:rsidRDefault="008A36C4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4FA0B63" w14:textId="77777777" w:rsidR="008A36C4" w:rsidRDefault="008A36C4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93A86F" w14:textId="66BE584E" w:rsidR="003D486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F4E8B05" w14:textId="77777777" w:rsidR="004B1AA3" w:rsidRDefault="004B1AA3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6B19181" w14:textId="77777777" w:rsidR="007D282C" w:rsidRDefault="007D282C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527B9E8" w14:textId="77777777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Kind Regards</w:t>
      </w:r>
    </w:p>
    <w:p w14:paraId="4013F464" w14:textId="77777777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936483" w14:textId="77777777" w:rsidR="009324BB" w:rsidRPr="00B53F85" w:rsidRDefault="009324BB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983DAAB" w14:textId="4B0DDA88" w:rsidR="009324BB" w:rsidRDefault="009324BB" w:rsidP="009324BB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For and on behalf of </w:t>
      </w:r>
      <w:r w:rsidR="009E4C0E">
        <w:rPr>
          <w:rFonts w:ascii="Arial" w:hAnsi="Arial" w:cs="Arial"/>
          <w:sz w:val="22"/>
          <w:szCs w:val="22"/>
          <w:u w:val="single"/>
        </w:rPr>
        <w:tab/>
      </w:r>
      <w:r w:rsidR="009E4C0E">
        <w:rPr>
          <w:rFonts w:ascii="Arial" w:hAnsi="Arial" w:cs="Arial"/>
          <w:sz w:val="22"/>
          <w:szCs w:val="22"/>
          <w:u w:val="single"/>
        </w:rPr>
        <w:tab/>
      </w:r>
      <w:r w:rsidR="009E4C0E">
        <w:rPr>
          <w:rFonts w:ascii="Arial" w:hAnsi="Arial" w:cs="Arial"/>
          <w:sz w:val="22"/>
          <w:szCs w:val="22"/>
          <w:u w:val="single"/>
        </w:rPr>
        <w:tab/>
      </w:r>
      <w:r w:rsidR="009E4C0E">
        <w:rPr>
          <w:rFonts w:ascii="Arial" w:hAnsi="Arial" w:cs="Arial"/>
          <w:sz w:val="22"/>
          <w:szCs w:val="22"/>
          <w:u w:val="single"/>
        </w:rPr>
        <w:tab/>
      </w:r>
      <w:r w:rsidR="009E4C0E">
        <w:rPr>
          <w:rFonts w:ascii="Arial" w:hAnsi="Arial" w:cs="Arial"/>
          <w:sz w:val="22"/>
          <w:szCs w:val="22"/>
          <w:u w:val="single"/>
        </w:rPr>
        <w:tab/>
      </w:r>
      <w:r w:rsidR="009E4C0E">
        <w:rPr>
          <w:rFonts w:ascii="Arial" w:hAnsi="Arial" w:cs="Arial"/>
          <w:sz w:val="22"/>
          <w:szCs w:val="22"/>
          <w:u w:val="single"/>
        </w:rPr>
        <w:tab/>
      </w:r>
      <w:r w:rsidR="009E4C0E">
        <w:rPr>
          <w:rFonts w:ascii="Arial" w:hAnsi="Arial" w:cs="Arial"/>
          <w:sz w:val="22"/>
          <w:szCs w:val="22"/>
          <w:u w:val="single"/>
        </w:rPr>
        <w:tab/>
      </w:r>
      <w:r w:rsidR="006955A7" w:rsidRPr="00B53F85">
        <w:rPr>
          <w:rFonts w:ascii="Arial" w:hAnsi="Arial" w:cs="Arial"/>
          <w:i/>
          <w:sz w:val="22"/>
          <w:szCs w:val="22"/>
        </w:rPr>
        <w:t xml:space="preserve"> (</w:t>
      </w:r>
      <w:r w:rsidR="007D282C">
        <w:rPr>
          <w:rFonts w:ascii="Arial" w:hAnsi="Arial" w:cs="Arial"/>
          <w:i/>
          <w:sz w:val="22"/>
          <w:szCs w:val="22"/>
        </w:rPr>
        <w:t xml:space="preserve">State </w:t>
      </w:r>
      <w:r w:rsidRPr="00B53F85">
        <w:rPr>
          <w:rFonts w:ascii="Arial" w:hAnsi="Arial" w:cs="Arial"/>
          <w:i/>
          <w:sz w:val="22"/>
          <w:szCs w:val="22"/>
        </w:rPr>
        <w:t>Institution</w:t>
      </w:r>
      <w:r w:rsidR="007D282C">
        <w:rPr>
          <w:rFonts w:ascii="Arial" w:hAnsi="Arial" w:cs="Arial"/>
          <w:i/>
          <w:sz w:val="22"/>
          <w:szCs w:val="22"/>
        </w:rPr>
        <w:t>’s</w:t>
      </w:r>
      <w:r w:rsidRPr="00B53F85">
        <w:rPr>
          <w:rFonts w:ascii="Arial" w:hAnsi="Arial" w:cs="Arial"/>
          <w:i/>
          <w:sz w:val="22"/>
          <w:szCs w:val="22"/>
        </w:rPr>
        <w:t xml:space="preserve"> name)</w:t>
      </w:r>
    </w:p>
    <w:p w14:paraId="4268AD3C" w14:textId="77777777" w:rsidR="00510B89" w:rsidRPr="00B53F85" w:rsidRDefault="00510B89" w:rsidP="009324B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4CAABD7" w14:textId="77777777" w:rsidR="004529CF" w:rsidRPr="00B53F85" w:rsidRDefault="004529CF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11"/>
        <w:gridCol w:w="1508"/>
        <w:gridCol w:w="352"/>
        <w:gridCol w:w="2683"/>
        <w:gridCol w:w="1906"/>
      </w:tblGrid>
      <w:tr w:rsidR="004529CF" w:rsidRPr="00025172" w14:paraId="76A48E25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2E2F372A" w14:textId="77777777" w:rsidR="004529CF" w:rsidRPr="00025172" w:rsidRDefault="004529CF" w:rsidP="00A156B7">
            <w:pPr>
              <w:spacing w:line="360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641ADA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66F9CE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5C8A4128" w14:textId="77777777" w:rsidR="004529CF" w:rsidRPr="00025172" w:rsidRDefault="004529CF" w:rsidP="00A156B7">
            <w:pPr>
              <w:spacing w:line="360" w:lineRule="auto"/>
              <w:ind w:left="72" w:hanging="7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3EF275F8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21EE2697" w14:textId="77777777" w:rsidR="004529CF" w:rsidRPr="00025172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84B4027" w14:textId="77777777" w:rsidR="004529CF" w:rsidRPr="00A156B7" w:rsidRDefault="004529CF" w:rsidP="00A156B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Chief Financial Officer</w:t>
      </w:r>
      <w:r w:rsidRPr="00A156B7">
        <w:rPr>
          <w:rFonts w:ascii="Arial" w:hAnsi="Arial" w:cs="Arial"/>
          <w:b/>
          <w:i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  <w:t xml:space="preserve">       </w:t>
      </w:r>
      <w:r w:rsidR="00F61BFF" w:rsidRPr="00A156B7">
        <w:rPr>
          <w:rFonts w:ascii="Arial" w:hAnsi="Arial" w:cs="Arial"/>
          <w:b/>
          <w:sz w:val="22"/>
          <w:szCs w:val="22"/>
        </w:rPr>
        <w:t>Head</w:t>
      </w:r>
      <w:r w:rsidR="00A156B7" w:rsidRPr="00A156B7">
        <w:rPr>
          <w:rFonts w:ascii="Arial" w:hAnsi="Arial" w:cs="Arial"/>
          <w:b/>
          <w:sz w:val="22"/>
          <w:szCs w:val="22"/>
        </w:rPr>
        <w:t xml:space="preserve"> of </w:t>
      </w:r>
      <w:r w:rsidRPr="00A156B7">
        <w:rPr>
          <w:rFonts w:ascii="Arial" w:hAnsi="Arial" w:cs="Arial"/>
          <w:b/>
          <w:sz w:val="22"/>
          <w:szCs w:val="22"/>
        </w:rPr>
        <w:t>Supply Chain 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6"/>
        <w:gridCol w:w="2403"/>
        <w:gridCol w:w="353"/>
        <w:gridCol w:w="1826"/>
        <w:gridCol w:w="2762"/>
      </w:tblGrid>
      <w:tr w:rsidR="004529CF" w:rsidRPr="00B53F85" w14:paraId="337A3005" w14:textId="77777777" w:rsidTr="004529CF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09E8F515" w14:textId="77777777" w:rsidR="004529CF" w:rsidRPr="00B53F85" w:rsidRDefault="004529CF" w:rsidP="00A156B7">
            <w:pPr>
              <w:spacing w:line="360" w:lineRule="auto"/>
              <w:ind w:hanging="1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0EE319" w14:textId="77777777" w:rsidR="004529CF" w:rsidRPr="00B53F85" w:rsidRDefault="004529CF" w:rsidP="00A156B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5B2AFFF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1BAA5DF5" w14:textId="77777777" w:rsidR="004529CF" w:rsidRPr="00B53F85" w:rsidRDefault="004529CF" w:rsidP="00A156B7">
            <w:pPr>
              <w:spacing w:line="360" w:lineRule="auto"/>
              <w:ind w:hanging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71E32E7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19110D9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4"/>
        <w:gridCol w:w="2383"/>
        <w:gridCol w:w="267"/>
        <w:gridCol w:w="1937"/>
        <w:gridCol w:w="2739"/>
      </w:tblGrid>
      <w:tr w:rsidR="004529CF" w:rsidRPr="00B53F85" w14:paraId="10B6EADF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5403749" w14:textId="77777777" w:rsidR="004529CF" w:rsidRPr="00B53F85" w:rsidRDefault="004529CF" w:rsidP="00966F1E">
            <w:pPr>
              <w:spacing w:line="360" w:lineRule="auto"/>
              <w:ind w:hanging="1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  <w:r w:rsidR="001F34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6B95DF6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A97F1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47D6035" w14:textId="77777777" w:rsidR="004529CF" w:rsidRPr="00B53F85" w:rsidRDefault="00380EBD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&amp;</w:t>
            </w:r>
            <w:r w:rsidR="004529CF" w:rsidRPr="00B53F85">
              <w:rPr>
                <w:rFonts w:ascii="Arial" w:hAnsi="Arial" w:cs="Arial"/>
                <w:sz w:val="22"/>
                <w:szCs w:val="22"/>
              </w:rPr>
              <w:t>Surname</w:t>
            </w:r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</w:tcPr>
          <w:p w14:paraId="68E0BCC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5FA3C7F7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45D38EA" w14:textId="77777777" w:rsidR="004529CF" w:rsidRPr="00B53F85" w:rsidRDefault="004529CF" w:rsidP="00966F1E">
            <w:pPr>
              <w:spacing w:line="360" w:lineRule="auto"/>
              <w:ind w:hanging="1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175D42ED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DD305F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395A82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6F606230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164EE982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93B4ABD" w14:textId="77777777" w:rsidR="004529CF" w:rsidRPr="00B53F85" w:rsidRDefault="004529CF" w:rsidP="00201E2C">
            <w:pPr>
              <w:spacing w:line="360" w:lineRule="auto"/>
              <w:ind w:hanging="1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62AEFFBD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5CFA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44BF2EB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70B2CC2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0A156559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C60E515" w14:textId="77777777" w:rsidR="004529CF" w:rsidRPr="00B53F85" w:rsidRDefault="004529CF" w:rsidP="00201E2C">
            <w:pPr>
              <w:spacing w:line="360" w:lineRule="auto"/>
              <w:ind w:hanging="1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5C41540F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429FF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4006CE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1F5E920B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1DDC765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4375324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397D8A2F" w14:textId="77777777" w:rsidR="001F345E" w:rsidRDefault="001F345E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202AFB74" w14:textId="77777777" w:rsidR="001F345E" w:rsidRPr="00B53F85" w:rsidRDefault="001F345E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2BFD4478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530"/>
      </w:tblGrid>
      <w:tr w:rsidR="004529CF" w:rsidRPr="00380EBD" w14:paraId="7F5C6247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2E387355" w14:textId="77777777" w:rsidR="004529CF" w:rsidRPr="00B53F85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AD3F26" w14:textId="77777777" w:rsidR="004529CF" w:rsidRPr="00025172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163336F4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45CFFD8A" w14:textId="77777777" w:rsidR="004529CF" w:rsidRPr="00A156B7" w:rsidRDefault="004529CF" w:rsidP="004529C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Accounting Officer</w:t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  <w:gridCol w:w="360"/>
      </w:tblGrid>
      <w:tr w:rsidR="004529CF" w:rsidRPr="00B53F85" w14:paraId="5FB9E43E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4604D66" w14:textId="77777777" w:rsidR="00201E2C" w:rsidRDefault="00201E2C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3E7B3C" w14:textId="110E15A0" w:rsidR="004529CF" w:rsidRPr="00B53F85" w:rsidRDefault="004529CF" w:rsidP="00201E2C">
            <w:pPr>
              <w:spacing w:line="360" w:lineRule="auto"/>
              <w:ind w:hanging="1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AA06A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9B8C06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75FA88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</w:tblGrid>
      <w:tr w:rsidR="004529CF" w:rsidRPr="00B53F85" w14:paraId="4FD2B32B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E1935B5" w14:textId="77777777" w:rsidR="004529CF" w:rsidRPr="00B53F85" w:rsidRDefault="004529CF" w:rsidP="00201E2C">
            <w:pPr>
              <w:spacing w:line="360" w:lineRule="auto"/>
              <w:ind w:hanging="1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682E35C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7E6F752C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1304D37" w14:textId="77777777" w:rsidR="004529CF" w:rsidRPr="00B53F85" w:rsidRDefault="004529CF" w:rsidP="00201E2C">
            <w:pPr>
              <w:spacing w:line="360" w:lineRule="auto"/>
              <w:ind w:hanging="1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150F1398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09EA688A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4EF19B7" w14:textId="77777777" w:rsidR="004529CF" w:rsidRPr="00B53F85" w:rsidRDefault="004529CF" w:rsidP="00201E2C">
            <w:pPr>
              <w:spacing w:line="360" w:lineRule="auto"/>
              <w:ind w:hanging="1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33BA375B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2BE30987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00B93EBE" w14:textId="77777777" w:rsidR="004529CF" w:rsidRPr="00B53F85" w:rsidRDefault="004529CF" w:rsidP="00201E2C">
            <w:pPr>
              <w:spacing w:line="360" w:lineRule="auto"/>
              <w:ind w:hanging="11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5DA8B2DF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F1504B" w14:textId="77777777" w:rsidR="00F55E35" w:rsidRPr="00B53F85" w:rsidRDefault="00F55E35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55E35" w:rsidRPr="00B53F85" w:rsidSect="00762B99">
      <w:headerReference w:type="default" r:id="rId9"/>
      <w:footerReference w:type="default" r:id="rId10"/>
      <w:type w:val="continuous"/>
      <w:pgSz w:w="12240" w:h="15840"/>
      <w:pgMar w:top="1440" w:right="1440" w:bottom="1440" w:left="1440" w:header="708" w:footer="708" w:gutter="0"/>
      <w:pgBorders w:offsetFrom="page">
        <w:top w:val="dashSmallGap" w:sz="4" w:space="24" w:color="C00000"/>
        <w:left w:val="dashSmallGap" w:sz="4" w:space="24" w:color="C00000"/>
        <w:bottom w:val="dashSmallGap" w:sz="4" w:space="24" w:color="C00000"/>
        <w:right w:val="dashSmallGap" w:sz="4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A324A" w14:textId="77777777" w:rsidR="007B3FE5" w:rsidRDefault="007B3FE5" w:rsidP="001803F6">
      <w:r>
        <w:separator/>
      </w:r>
    </w:p>
  </w:endnote>
  <w:endnote w:type="continuationSeparator" w:id="0">
    <w:p w14:paraId="43BFF6AC" w14:textId="77777777" w:rsidR="007B3FE5" w:rsidRDefault="007B3FE5" w:rsidP="001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F741" w14:textId="61884EFF" w:rsidR="00225E57" w:rsidRPr="007D282C" w:rsidRDefault="003D4865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" w:hAnsi="Arial" w:cs="Arial"/>
        <w:sz w:val="22"/>
        <w:szCs w:val="22"/>
      </w:rPr>
    </w:pPr>
    <w:r w:rsidRPr="007D282C">
      <w:rPr>
        <w:rFonts w:ascii="Arial" w:hAnsi="Arial" w:cs="Arial"/>
        <w:sz w:val="22"/>
        <w:szCs w:val="22"/>
      </w:rPr>
      <w:t>R</w:t>
    </w:r>
    <w:r w:rsidR="006955A7" w:rsidRPr="007D282C">
      <w:rPr>
        <w:rFonts w:ascii="Arial" w:hAnsi="Arial" w:cs="Arial"/>
        <w:sz w:val="22"/>
        <w:szCs w:val="22"/>
      </w:rPr>
      <w:t>T3-20</w:t>
    </w:r>
    <w:r w:rsidR="004B1AA3">
      <w:rPr>
        <w:rFonts w:ascii="Arial" w:hAnsi="Arial" w:cs="Arial"/>
        <w:sz w:val="22"/>
        <w:szCs w:val="22"/>
      </w:rPr>
      <w:t>22</w:t>
    </w:r>
    <w:r w:rsidR="006955A7" w:rsidRPr="007D282C">
      <w:rPr>
        <w:rFonts w:ascii="Arial" w:hAnsi="Arial" w:cs="Arial"/>
        <w:sz w:val="22"/>
        <w:szCs w:val="22"/>
      </w:rPr>
      <w:t xml:space="preserve"> </w:t>
    </w:r>
    <w:r w:rsidRPr="007D282C">
      <w:rPr>
        <w:rFonts w:ascii="Arial" w:hAnsi="Arial" w:cs="Arial"/>
        <w:sz w:val="22"/>
        <w:szCs w:val="22"/>
      </w:rPr>
      <w:t>Participation Letter</w:t>
    </w:r>
    <w:r w:rsidR="00225E57" w:rsidRPr="007D282C">
      <w:rPr>
        <w:rFonts w:ascii="Arial" w:hAnsi="Arial" w:cs="Arial"/>
        <w:sz w:val="22"/>
        <w:szCs w:val="22"/>
      </w:rPr>
      <w:tab/>
      <w:t xml:space="preserve">Page </w:t>
    </w:r>
    <w:r w:rsidR="008E23F7" w:rsidRPr="007D282C">
      <w:rPr>
        <w:rFonts w:ascii="Arial" w:hAnsi="Arial" w:cs="Arial"/>
        <w:sz w:val="22"/>
        <w:szCs w:val="22"/>
      </w:rPr>
      <w:fldChar w:fldCharType="begin"/>
    </w:r>
    <w:r w:rsidR="00225E57" w:rsidRPr="007D282C">
      <w:rPr>
        <w:rFonts w:ascii="Arial" w:hAnsi="Arial" w:cs="Arial"/>
        <w:sz w:val="22"/>
        <w:szCs w:val="22"/>
      </w:rPr>
      <w:instrText xml:space="preserve"> PAGE   \* MERGEFORMAT </w:instrText>
    </w:r>
    <w:r w:rsidR="008E23F7" w:rsidRPr="007D282C">
      <w:rPr>
        <w:rFonts w:ascii="Arial" w:hAnsi="Arial" w:cs="Arial"/>
        <w:sz w:val="22"/>
        <w:szCs w:val="22"/>
      </w:rPr>
      <w:fldChar w:fldCharType="separate"/>
    </w:r>
    <w:r w:rsidR="00A57E1F">
      <w:rPr>
        <w:rFonts w:ascii="Arial" w:hAnsi="Arial" w:cs="Arial"/>
        <w:noProof/>
        <w:sz w:val="22"/>
        <w:szCs w:val="22"/>
      </w:rPr>
      <w:t>1</w:t>
    </w:r>
    <w:r w:rsidR="008E23F7" w:rsidRPr="007D282C">
      <w:rPr>
        <w:rFonts w:ascii="Arial" w:hAnsi="Arial" w:cs="Arial"/>
        <w:sz w:val="22"/>
        <w:szCs w:val="22"/>
      </w:rPr>
      <w:fldChar w:fldCharType="end"/>
    </w:r>
  </w:p>
  <w:p w14:paraId="03586A5C" w14:textId="77777777" w:rsidR="00225E57" w:rsidRDefault="00225E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63B1B" w14:textId="77777777" w:rsidR="007B3FE5" w:rsidRDefault="007B3FE5" w:rsidP="001803F6">
      <w:r>
        <w:separator/>
      </w:r>
    </w:p>
  </w:footnote>
  <w:footnote w:type="continuationSeparator" w:id="0">
    <w:p w14:paraId="0D96F8F0" w14:textId="77777777" w:rsidR="007B3FE5" w:rsidRDefault="007B3FE5" w:rsidP="0018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DA21D" w14:textId="12838A85" w:rsidR="00762B99" w:rsidRDefault="00762B99" w:rsidP="00BA523E">
    <w:pPr>
      <w:pStyle w:val="Header"/>
      <w:jc w:val="center"/>
      <w:rPr>
        <w:rFonts w:ascii="Arial" w:hAnsi="Arial" w:cs="Arial"/>
        <w:sz w:val="22"/>
        <w:szCs w:val="22"/>
        <w:u w:val="single"/>
      </w:rPr>
    </w:pPr>
    <w:r w:rsidRPr="00BA523E">
      <w:rPr>
        <w:noProof/>
        <w:u w:val="single"/>
        <w:lang w:val="en-ZA" w:eastAsia="en-ZA"/>
      </w:rPr>
      <w:drawing>
        <wp:anchor distT="0" distB="0" distL="114300" distR="114300" simplePos="0" relativeHeight="251659264" behindDoc="0" locked="0" layoutInCell="1" allowOverlap="1" wp14:anchorId="6905688C" wp14:editId="121E7007">
          <wp:simplePos x="0" y="0"/>
          <wp:positionH relativeFrom="column">
            <wp:posOffset>-179705</wp:posOffset>
          </wp:positionH>
          <wp:positionV relativeFrom="paragraph">
            <wp:posOffset>-349250</wp:posOffset>
          </wp:positionV>
          <wp:extent cx="1414145" cy="1009015"/>
          <wp:effectExtent l="0" t="0" r="0" b="635"/>
          <wp:wrapNone/>
          <wp:docPr id="6" name="Picture 3" descr="Letter 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Letter He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100901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  <w:p w14:paraId="6BB9AFD5" w14:textId="62347BF0" w:rsidR="00BA523E" w:rsidRPr="00BA523E" w:rsidRDefault="00582537" w:rsidP="00BA523E">
    <w:pPr>
      <w:pStyle w:val="Header"/>
      <w:jc w:val="center"/>
      <w:rPr>
        <w:rFonts w:ascii="Arial" w:hAnsi="Arial" w:cs="Arial"/>
        <w:sz w:val="22"/>
        <w:szCs w:val="22"/>
        <w:u w:val="single"/>
      </w:rPr>
    </w:pPr>
    <w:r>
      <w:rPr>
        <w:rFonts w:ascii="Arial" w:hAnsi="Arial" w:cs="Arial"/>
        <w:sz w:val="22"/>
        <w:szCs w:val="22"/>
        <w:u w:val="single"/>
      </w:rPr>
      <w:t>ANNEXURE C</w:t>
    </w:r>
    <w:r w:rsidR="006955A7">
      <w:rPr>
        <w:rFonts w:ascii="Arial" w:hAnsi="Arial" w:cs="Arial"/>
        <w:sz w:val="22"/>
        <w:szCs w:val="22"/>
        <w:u w:val="single"/>
      </w:rPr>
      <w:t>: RT3-20</w:t>
    </w:r>
    <w:r w:rsidR="009C64DE">
      <w:rPr>
        <w:rFonts w:ascii="Arial" w:hAnsi="Arial" w:cs="Arial"/>
        <w:sz w:val="22"/>
        <w:szCs w:val="22"/>
        <w:u w:val="single"/>
      </w:rPr>
      <w:t>22</w:t>
    </w:r>
    <w:r w:rsidR="00BA523E" w:rsidRPr="00BA523E">
      <w:rPr>
        <w:rFonts w:ascii="Arial" w:hAnsi="Arial" w:cs="Arial"/>
        <w:sz w:val="22"/>
        <w:szCs w:val="22"/>
        <w:u w:val="single"/>
      </w:rPr>
      <w:t xml:space="preserve"> PARTICIPATION LETTER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96D13"/>
    <w:multiLevelType w:val="hybridMultilevel"/>
    <w:tmpl w:val="5D9A72F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F783E"/>
    <w:multiLevelType w:val="hybridMultilevel"/>
    <w:tmpl w:val="53346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716064"/>
    <w:multiLevelType w:val="hybridMultilevel"/>
    <w:tmpl w:val="573872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513DF0"/>
    <w:multiLevelType w:val="hybridMultilevel"/>
    <w:tmpl w:val="063449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B5644"/>
    <w:multiLevelType w:val="hybridMultilevel"/>
    <w:tmpl w:val="5894BF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7F7DEF"/>
    <w:multiLevelType w:val="hybridMultilevel"/>
    <w:tmpl w:val="128E5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C905F2"/>
    <w:multiLevelType w:val="hybridMultilevel"/>
    <w:tmpl w:val="814E09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3B3215"/>
    <w:multiLevelType w:val="hybridMultilevel"/>
    <w:tmpl w:val="2C04F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74370B"/>
    <w:multiLevelType w:val="hybridMultilevel"/>
    <w:tmpl w:val="34C49B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463FA7"/>
    <w:multiLevelType w:val="hybridMultilevel"/>
    <w:tmpl w:val="3C7E20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824468661">
    <w:abstractNumId w:val="8"/>
  </w:num>
  <w:num w:numId="2" w16cid:durableId="415245776">
    <w:abstractNumId w:val="4"/>
  </w:num>
  <w:num w:numId="3" w16cid:durableId="2120903766">
    <w:abstractNumId w:val="9"/>
  </w:num>
  <w:num w:numId="4" w16cid:durableId="1633443121">
    <w:abstractNumId w:val="1"/>
  </w:num>
  <w:num w:numId="5" w16cid:durableId="1128277883">
    <w:abstractNumId w:val="6"/>
  </w:num>
  <w:num w:numId="6" w16cid:durableId="1675113579">
    <w:abstractNumId w:val="3"/>
  </w:num>
  <w:num w:numId="7" w16cid:durableId="1805808335">
    <w:abstractNumId w:val="0"/>
  </w:num>
  <w:num w:numId="8" w16cid:durableId="479033868">
    <w:abstractNumId w:val="5"/>
  </w:num>
  <w:num w:numId="9" w16cid:durableId="1210647426">
    <w:abstractNumId w:val="2"/>
  </w:num>
  <w:num w:numId="10" w16cid:durableId="4098168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092"/>
    <w:rsid w:val="00007FD3"/>
    <w:rsid w:val="00012285"/>
    <w:rsid w:val="00017768"/>
    <w:rsid w:val="00023F8D"/>
    <w:rsid w:val="00025172"/>
    <w:rsid w:val="00041F54"/>
    <w:rsid w:val="00043052"/>
    <w:rsid w:val="00043865"/>
    <w:rsid w:val="000539C6"/>
    <w:rsid w:val="00066A5F"/>
    <w:rsid w:val="00081B74"/>
    <w:rsid w:val="00086740"/>
    <w:rsid w:val="000C1615"/>
    <w:rsid w:val="000C3102"/>
    <w:rsid w:val="000D17E1"/>
    <w:rsid w:val="000D51F4"/>
    <w:rsid w:val="000D54AC"/>
    <w:rsid w:val="000E503E"/>
    <w:rsid w:val="000E649D"/>
    <w:rsid w:val="000E78A2"/>
    <w:rsid w:val="000F09DC"/>
    <w:rsid w:val="001240C7"/>
    <w:rsid w:val="001371DB"/>
    <w:rsid w:val="00155F9C"/>
    <w:rsid w:val="00156844"/>
    <w:rsid w:val="00177964"/>
    <w:rsid w:val="001803F6"/>
    <w:rsid w:val="00183FCB"/>
    <w:rsid w:val="00194B6F"/>
    <w:rsid w:val="001A210B"/>
    <w:rsid w:val="001D2CA0"/>
    <w:rsid w:val="001E1C83"/>
    <w:rsid w:val="001E7830"/>
    <w:rsid w:val="001F345E"/>
    <w:rsid w:val="002007DC"/>
    <w:rsid w:val="00201E2C"/>
    <w:rsid w:val="00215FCE"/>
    <w:rsid w:val="00222EFB"/>
    <w:rsid w:val="00225E57"/>
    <w:rsid w:val="00246D5C"/>
    <w:rsid w:val="00260C70"/>
    <w:rsid w:val="00265638"/>
    <w:rsid w:val="00272696"/>
    <w:rsid w:val="00282605"/>
    <w:rsid w:val="002B0092"/>
    <w:rsid w:val="002B5B63"/>
    <w:rsid w:val="002C3DAB"/>
    <w:rsid w:val="002C792E"/>
    <w:rsid w:val="002C7C7F"/>
    <w:rsid w:val="002D3AD3"/>
    <w:rsid w:val="002D53EB"/>
    <w:rsid w:val="002F3008"/>
    <w:rsid w:val="002F71A5"/>
    <w:rsid w:val="00316C88"/>
    <w:rsid w:val="00317998"/>
    <w:rsid w:val="003203F9"/>
    <w:rsid w:val="00320CB9"/>
    <w:rsid w:val="00333557"/>
    <w:rsid w:val="00335959"/>
    <w:rsid w:val="00346A62"/>
    <w:rsid w:val="0035419D"/>
    <w:rsid w:val="00380EBD"/>
    <w:rsid w:val="00387ABD"/>
    <w:rsid w:val="00396AF2"/>
    <w:rsid w:val="00396BAB"/>
    <w:rsid w:val="003B5BBD"/>
    <w:rsid w:val="003B6205"/>
    <w:rsid w:val="003D2EBA"/>
    <w:rsid w:val="003D4865"/>
    <w:rsid w:val="003D76E6"/>
    <w:rsid w:val="003F0A82"/>
    <w:rsid w:val="00404566"/>
    <w:rsid w:val="00416FE3"/>
    <w:rsid w:val="00451A27"/>
    <w:rsid w:val="004529CF"/>
    <w:rsid w:val="00467235"/>
    <w:rsid w:val="004864E5"/>
    <w:rsid w:val="004B1AA3"/>
    <w:rsid w:val="004C291E"/>
    <w:rsid w:val="004F3F01"/>
    <w:rsid w:val="00510B89"/>
    <w:rsid w:val="005117C9"/>
    <w:rsid w:val="00520754"/>
    <w:rsid w:val="005231C7"/>
    <w:rsid w:val="005323E6"/>
    <w:rsid w:val="00544D0C"/>
    <w:rsid w:val="00552099"/>
    <w:rsid w:val="00552590"/>
    <w:rsid w:val="0056491B"/>
    <w:rsid w:val="0057387A"/>
    <w:rsid w:val="00582537"/>
    <w:rsid w:val="00587688"/>
    <w:rsid w:val="005908D6"/>
    <w:rsid w:val="005A3275"/>
    <w:rsid w:val="005C0319"/>
    <w:rsid w:val="005C7E79"/>
    <w:rsid w:val="005E66C6"/>
    <w:rsid w:val="00600FD2"/>
    <w:rsid w:val="00632CB7"/>
    <w:rsid w:val="00650355"/>
    <w:rsid w:val="00653013"/>
    <w:rsid w:val="00662811"/>
    <w:rsid w:val="00680930"/>
    <w:rsid w:val="00684A18"/>
    <w:rsid w:val="006955A7"/>
    <w:rsid w:val="006C2783"/>
    <w:rsid w:val="006C2BBF"/>
    <w:rsid w:val="006C6A99"/>
    <w:rsid w:val="006D05F6"/>
    <w:rsid w:val="006D086E"/>
    <w:rsid w:val="006D423B"/>
    <w:rsid w:val="00713350"/>
    <w:rsid w:val="0072056A"/>
    <w:rsid w:val="007441DA"/>
    <w:rsid w:val="0074479F"/>
    <w:rsid w:val="00762B99"/>
    <w:rsid w:val="0077644F"/>
    <w:rsid w:val="00785881"/>
    <w:rsid w:val="007A073B"/>
    <w:rsid w:val="007A66C0"/>
    <w:rsid w:val="007B3FE5"/>
    <w:rsid w:val="007B5BA2"/>
    <w:rsid w:val="007C1B6F"/>
    <w:rsid w:val="007C3D5C"/>
    <w:rsid w:val="007D282C"/>
    <w:rsid w:val="007E20B3"/>
    <w:rsid w:val="007E6909"/>
    <w:rsid w:val="007F7498"/>
    <w:rsid w:val="008419E7"/>
    <w:rsid w:val="008476DB"/>
    <w:rsid w:val="0085757E"/>
    <w:rsid w:val="0086563A"/>
    <w:rsid w:val="00867814"/>
    <w:rsid w:val="008828FC"/>
    <w:rsid w:val="00890B0C"/>
    <w:rsid w:val="008A36C4"/>
    <w:rsid w:val="008A6985"/>
    <w:rsid w:val="008B7E28"/>
    <w:rsid w:val="008C2A1C"/>
    <w:rsid w:val="008E0C29"/>
    <w:rsid w:val="008E23F7"/>
    <w:rsid w:val="008E5D5D"/>
    <w:rsid w:val="008E6F7A"/>
    <w:rsid w:val="008F2213"/>
    <w:rsid w:val="009324BB"/>
    <w:rsid w:val="009502D5"/>
    <w:rsid w:val="009518EE"/>
    <w:rsid w:val="00955469"/>
    <w:rsid w:val="00966F1E"/>
    <w:rsid w:val="009A4467"/>
    <w:rsid w:val="009A5288"/>
    <w:rsid w:val="009C64DE"/>
    <w:rsid w:val="009C71A7"/>
    <w:rsid w:val="009E0070"/>
    <w:rsid w:val="009E1A35"/>
    <w:rsid w:val="009E1D0A"/>
    <w:rsid w:val="009E4C0E"/>
    <w:rsid w:val="009E539F"/>
    <w:rsid w:val="00A156B7"/>
    <w:rsid w:val="00A21E4C"/>
    <w:rsid w:val="00A26540"/>
    <w:rsid w:val="00A26E28"/>
    <w:rsid w:val="00A57E1F"/>
    <w:rsid w:val="00A731FF"/>
    <w:rsid w:val="00A830A5"/>
    <w:rsid w:val="00A9069C"/>
    <w:rsid w:val="00A90DA7"/>
    <w:rsid w:val="00AC5BCF"/>
    <w:rsid w:val="00AD012D"/>
    <w:rsid w:val="00AD186F"/>
    <w:rsid w:val="00AF5FBA"/>
    <w:rsid w:val="00B30A55"/>
    <w:rsid w:val="00B3672C"/>
    <w:rsid w:val="00B53F85"/>
    <w:rsid w:val="00B567D8"/>
    <w:rsid w:val="00B60CAE"/>
    <w:rsid w:val="00B7348A"/>
    <w:rsid w:val="00B73B3A"/>
    <w:rsid w:val="00BA523E"/>
    <w:rsid w:val="00BB2C2F"/>
    <w:rsid w:val="00BB39B7"/>
    <w:rsid w:val="00BC3563"/>
    <w:rsid w:val="00BF0022"/>
    <w:rsid w:val="00BF4026"/>
    <w:rsid w:val="00C02184"/>
    <w:rsid w:val="00C11753"/>
    <w:rsid w:val="00C25A43"/>
    <w:rsid w:val="00C272BC"/>
    <w:rsid w:val="00C31C28"/>
    <w:rsid w:val="00C54115"/>
    <w:rsid w:val="00C54C74"/>
    <w:rsid w:val="00C818EC"/>
    <w:rsid w:val="00C8334F"/>
    <w:rsid w:val="00C86836"/>
    <w:rsid w:val="00C87855"/>
    <w:rsid w:val="00C97274"/>
    <w:rsid w:val="00CA10D6"/>
    <w:rsid w:val="00CB6FB5"/>
    <w:rsid w:val="00CD5BAC"/>
    <w:rsid w:val="00CF0DE1"/>
    <w:rsid w:val="00CF4FC3"/>
    <w:rsid w:val="00D12AA0"/>
    <w:rsid w:val="00D13CA0"/>
    <w:rsid w:val="00D240FE"/>
    <w:rsid w:val="00D30CBA"/>
    <w:rsid w:val="00D62B55"/>
    <w:rsid w:val="00D8337F"/>
    <w:rsid w:val="00D900CC"/>
    <w:rsid w:val="00DA0D15"/>
    <w:rsid w:val="00DA20DA"/>
    <w:rsid w:val="00DC66FD"/>
    <w:rsid w:val="00E12653"/>
    <w:rsid w:val="00E1605A"/>
    <w:rsid w:val="00E60DCC"/>
    <w:rsid w:val="00E617C0"/>
    <w:rsid w:val="00E71A91"/>
    <w:rsid w:val="00E854BD"/>
    <w:rsid w:val="00EA0774"/>
    <w:rsid w:val="00EA0F4E"/>
    <w:rsid w:val="00EA3337"/>
    <w:rsid w:val="00EB3CAE"/>
    <w:rsid w:val="00ED0A3B"/>
    <w:rsid w:val="00EE38FC"/>
    <w:rsid w:val="00EE3F2E"/>
    <w:rsid w:val="00F017FD"/>
    <w:rsid w:val="00F02EC5"/>
    <w:rsid w:val="00F10CF2"/>
    <w:rsid w:val="00F1505D"/>
    <w:rsid w:val="00F4146C"/>
    <w:rsid w:val="00F55E35"/>
    <w:rsid w:val="00F56EFE"/>
    <w:rsid w:val="00F61BFF"/>
    <w:rsid w:val="00F63537"/>
    <w:rsid w:val="00F63F8F"/>
    <w:rsid w:val="00F64CE3"/>
    <w:rsid w:val="00F7183A"/>
    <w:rsid w:val="00F71B38"/>
    <w:rsid w:val="00F90C5F"/>
    <w:rsid w:val="00F978A5"/>
    <w:rsid w:val="00FA6D93"/>
    <w:rsid w:val="00FC150C"/>
    <w:rsid w:val="00FC16FB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BFD2160"/>
  <w15:docId w15:val="{C90CEE0D-FAB0-4147-A3A4-D83F6204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D486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A10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Ccontracts2@treasury.gov.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000002\AppData\Local\Microsoft\Windows\Temporary%20Internet%20Files\Content.MSO\D9C3054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CBE73-3F91-48D5-91F3-0312B65F6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D9C30545</Template>
  <TotalTime>19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>National Treasury</Company>
  <LinksUpToDate>false</LinksUpToDate>
  <CharactersWithSpaces>1260</CharactersWithSpaces>
  <SharedDoc>false</SharedDoc>
  <HLinks>
    <vt:vector size="6" baseType="variant"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mailto:name.surname@treasury.gov.za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creator>Henriette Liebenberg</dc:creator>
  <cp:lastModifiedBy>Kwanele Mtembu</cp:lastModifiedBy>
  <cp:revision>7</cp:revision>
  <cp:lastPrinted>2011-10-31T12:27:00Z</cp:lastPrinted>
  <dcterms:created xsi:type="dcterms:W3CDTF">2022-03-28T12:00:00Z</dcterms:created>
  <dcterms:modified xsi:type="dcterms:W3CDTF">2022-09-26T16:55:00Z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iteId">
    <vt:lpwstr>1a45348f-02b4-4f9a-a7a8-7786f6dd3245</vt:lpwstr>
  </property>
  <property fmtid="{D5CDD505-2E9C-101B-9397-08002B2CF9AE}" pid="4" name="MSIP_Label_93c4247e-447d-4732-af29-2e529a4288f1_Owner">
    <vt:lpwstr>Patiswa.Mgcodo@Treasury.gov.za</vt:lpwstr>
  </property>
  <property fmtid="{D5CDD505-2E9C-101B-9397-08002B2CF9AE}" pid="5" name="MSIP_Label_93c4247e-447d-4732-af29-2e529a4288f1_SetDate">
    <vt:lpwstr>2020-11-02T10:36:41.7759961Z</vt:lpwstr>
  </property>
  <property fmtid="{D5CDD505-2E9C-101B-9397-08002B2CF9AE}" pid="6" name="MSIP_Label_93c4247e-447d-4732-af29-2e529a4288f1_Name">
    <vt:lpwstr>Personal</vt:lpwstr>
  </property>
  <property fmtid="{D5CDD505-2E9C-101B-9397-08002B2CF9AE}" pid="7" name="MSIP_Label_93c4247e-447d-4732-af29-2e529a4288f1_Application">
    <vt:lpwstr>Microsoft Azure Information Protection</vt:lpwstr>
  </property>
  <property fmtid="{D5CDD505-2E9C-101B-9397-08002B2CF9AE}" pid="8" name="MSIP_Label_93c4247e-447d-4732-af29-2e529a4288f1_Extended_MSFT_Method">
    <vt:lpwstr>Automatic</vt:lpwstr>
  </property>
  <property fmtid="{D5CDD505-2E9C-101B-9397-08002B2CF9AE}" pid="9" name="Sensitivity">
    <vt:lpwstr>Personal</vt:lpwstr>
  </property>
</Properties>
</file>